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2991C" w14:textId="77777777" w:rsidR="007C5FA2" w:rsidRDefault="007C5FA2" w:rsidP="002B265C">
      <w:pPr>
        <w:jc w:val="center"/>
        <w:rPr>
          <w:rFonts w:ascii="Arial" w:hAnsi="Arial" w:cs="Arial"/>
          <w:b/>
          <w:bCs/>
          <w:lang w:val="es-419"/>
        </w:rPr>
      </w:pPr>
    </w:p>
    <w:p w14:paraId="232BD850" w14:textId="691A9066" w:rsidR="001A280D" w:rsidRDefault="001A280D" w:rsidP="002B265C">
      <w:pPr>
        <w:jc w:val="center"/>
        <w:rPr>
          <w:rFonts w:ascii="Arial" w:hAnsi="Arial" w:cs="Arial"/>
          <w:b/>
          <w:bCs/>
          <w:lang w:val="es-419"/>
        </w:rPr>
      </w:pPr>
      <w:r w:rsidRPr="0098652C">
        <w:rPr>
          <w:rFonts w:ascii="Arial" w:hAnsi="Arial" w:cs="Arial"/>
          <w:b/>
          <w:bCs/>
          <w:lang w:val="es-419"/>
        </w:rPr>
        <w:t>DECLARACIÓN JURADA DE RESPONSABILIDAD Y COMPROMISO</w:t>
      </w:r>
    </w:p>
    <w:p w14:paraId="14D5C7EA" w14:textId="77777777" w:rsidR="007C5FA2" w:rsidRPr="002B265C" w:rsidRDefault="007C5FA2" w:rsidP="002B265C">
      <w:pPr>
        <w:jc w:val="center"/>
        <w:rPr>
          <w:rFonts w:ascii="Arial" w:hAnsi="Arial" w:cs="Arial"/>
          <w:b/>
          <w:bCs/>
          <w:lang w:val="es-419"/>
        </w:rPr>
      </w:pPr>
    </w:p>
    <w:p w14:paraId="3ABC0A78" w14:textId="1C032541" w:rsidR="001A223E" w:rsidRPr="001A280D" w:rsidRDefault="001A280D" w:rsidP="005A047E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Yo, [NOMBRE COMPLETO DEL DECLARANTE], mayor de edad, de estado civil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[</w:t>
      </w:r>
      <w:r w:rsidR="00D43E85">
        <w:rPr>
          <w:rFonts w:ascii="Arial" w:hAnsi="Arial" w:cs="Arial"/>
          <w:sz w:val="22"/>
          <w:szCs w:val="22"/>
          <w:lang w:val="es-419"/>
        </w:rPr>
        <w:t>soltero, casado),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[P</w:t>
      </w:r>
      <w:r w:rsidR="00D43E85">
        <w:rPr>
          <w:rFonts w:ascii="Arial" w:hAnsi="Arial" w:cs="Arial"/>
          <w:sz w:val="22"/>
          <w:szCs w:val="22"/>
          <w:lang w:val="es-419"/>
        </w:rPr>
        <w:t>rofesión u oficio</w:t>
      </w:r>
      <w:r w:rsidRPr="001A280D">
        <w:rPr>
          <w:rFonts w:ascii="Arial" w:hAnsi="Arial" w:cs="Arial"/>
          <w:sz w:val="22"/>
          <w:szCs w:val="22"/>
          <w:lang w:val="es-419"/>
        </w:rPr>
        <w:t>], con domicilio en [D</w:t>
      </w:r>
      <w:r w:rsidR="004573A7">
        <w:rPr>
          <w:rFonts w:ascii="Arial" w:hAnsi="Arial" w:cs="Arial"/>
          <w:sz w:val="22"/>
          <w:szCs w:val="22"/>
          <w:lang w:val="es-419"/>
        </w:rPr>
        <w:t>irección exacta</w:t>
      </w:r>
      <w:r w:rsidRPr="001A280D">
        <w:rPr>
          <w:rFonts w:ascii="Arial" w:hAnsi="Arial" w:cs="Arial"/>
          <w:sz w:val="22"/>
          <w:szCs w:val="22"/>
          <w:lang w:val="es-419"/>
        </w:rPr>
        <w:t>] y titular del Documento Nacional de Identificación (DNI) /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Pasaporte número; actuando en mi condición de [</w:t>
      </w:r>
      <w:r w:rsidR="005A047E">
        <w:rPr>
          <w:rFonts w:ascii="Arial" w:hAnsi="Arial" w:cs="Arial"/>
          <w:sz w:val="22"/>
          <w:szCs w:val="22"/>
          <w:lang w:val="es-419"/>
        </w:rPr>
        <w:t xml:space="preserve"> persona natural/ R</w:t>
      </w:r>
      <w:r w:rsidR="005A047E" w:rsidRPr="001A280D">
        <w:rPr>
          <w:rFonts w:ascii="Arial" w:hAnsi="Arial" w:cs="Arial"/>
          <w:sz w:val="22"/>
          <w:szCs w:val="22"/>
          <w:lang w:val="es-419"/>
        </w:rPr>
        <w:t>epresentante</w:t>
      </w:r>
      <w:r w:rsidR="005A047E">
        <w:rPr>
          <w:rFonts w:ascii="Arial" w:hAnsi="Arial" w:cs="Arial"/>
          <w:sz w:val="22"/>
          <w:szCs w:val="22"/>
          <w:lang w:val="es-419"/>
        </w:rPr>
        <w:t xml:space="preserve"> </w:t>
      </w:r>
      <w:r w:rsidR="005A047E" w:rsidRPr="001A280D">
        <w:rPr>
          <w:rFonts w:ascii="Arial" w:hAnsi="Arial" w:cs="Arial"/>
          <w:sz w:val="22"/>
          <w:szCs w:val="22"/>
          <w:lang w:val="es-419"/>
        </w:rPr>
        <w:t>Legal de la entidad</w:t>
      </w:r>
      <w:r w:rsidRPr="001A280D">
        <w:rPr>
          <w:rFonts w:ascii="Arial" w:hAnsi="Arial" w:cs="Arial"/>
          <w:sz w:val="22"/>
          <w:szCs w:val="22"/>
          <w:lang w:val="es-419"/>
        </w:rPr>
        <w:t>], debidamente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constituida bajo las leyes de la República;</w:t>
      </w:r>
      <w:r w:rsidR="008F310E">
        <w:rPr>
          <w:rFonts w:ascii="Arial" w:hAnsi="Arial" w:cs="Arial"/>
          <w:sz w:val="22"/>
          <w:szCs w:val="22"/>
          <w:lang w:val="es-419"/>
        </w:rPr>
        <w:t xml:space="preserve"> y </w:t>
      </w:r>
      <w:r w:rsidR="008F310E" w:rsidRPr="008F310E">
        <w:rPr>
          <w:rFonts w:ascii="Arial" w:hAnsi="Arial" w:cs="Arial"/>
          <w:sz w:val="22"/>
          <w:szCs w:val="22"/>
          <w:lang w:val="es-419"/>
        </w:rPr>
        <w:t xml:space="preserve">siendo desarrolladora y/o Propietaria del Proyecto [NOMBRE DEL PROYECTO </w:t>
      </w:r>
      <w:r w:rsidRPr="008F310E">
        <w:rPr>
          <w:rFonts w:ascii="Arial" w:hAnsi="Arial" w:cs="Arial"/>
          <w:sz w:val="22"/>
          <w:szCs w:val="22"/>
          <w:lang w:val="es-419"/>
        </w:rPr>
        <w:t>por medio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de</w:t>
      </w:r>
      <w:r w:rsidR="007C5FA2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l</w:t>
      </w:r>
      <w:r w:rsidR="007C5FA2">
        <w:rPr>
          <w:rFonts w:ascii="Arial" w:hAnsi="Arial" w:cs="Arial"/>
          <w:sz w:val="22"/>
          <w:szCs w:val="22"/>
          <w:lang w:val="es-419"/>
        </w:rPr>
        <w:t>a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presente </w:t>
      </w:r>
      <w:r w:rsidR="001A223E" w:rsidRPr="001A280D">
        <w:rPr>
          <w:rFonts w:ascii="Arial" w:hAnsi="Arial" w:cs="Arial"/>
          <w:sz w:val="22"/>
          <w:szCs w:val="22"/>
          <w:lang w:val="es-419"/>
        </w:rPr>
        <w:t xml:space="preserve">DECLARO BAJO JURAMENTO </w:t>
      </w:r>
      <w:r w:rsidR="007C5FA2">
        <w:rPr>
          <w:rFonts w:ascii="Arial" w:hAnsi="Arial" w:cs="Arial"/>
          <w:sz w:val="22"/>
          <w:szCs w:val="22"/>
          <w:lang w:val="es-419"/>
        </w:rPr>
        <w:t>que:</w:t>
      </w:r>
    </w:p>
    <w:p w14:paraId="3CF36EA7" w14:textId="5FA539A2" w:rsidR="001A223E" w:rsidRPr="001A280D" w:rsidRDefault="001A280D" w:rsidP="007C5FA2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Me obligo a presentar ante la SEVIAH toda la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documentación legal, técnica o administrativa que sea requerida en legal y debida </w:t>
      </w:r>
      <w:r w:rsidR="001A223E" w:rsidRPr="001A280D">
        <w:rPr>
          <w:rFonts w:ascii="Arial" w:hAnsi="Arial" w:cs="Arial"/>
          <w:sz w:val="22"/>
          <w:szCs w:val="22"/>
          <w:lang w:val="es-419"/>
        </w:rPr>
        <w:t>forma, cumpliendo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rigurosamente con los plazos y términos otorgados para tal efecto.</w:t>
      </w:r>
    </w:p>
    <w:p w14:paraId="1EFC900F" w14:textId="746D01D9" w:rsidR="001A223E" w:rsidRDefault="007C5FA2" w:rsidP="001A223E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7C5FA2">
        <w:rPr>
          <w:rFonts w:ascii="Arial" w:hAnsi="Arial" w:cs="Arial"/>
          <w:sz w:val="22"/>
          <w:szCs w:val="22"/>
          <w:lang w:val="es-419"/>
        </w:rPr>
        <w:t>Así mismo declaro</w:t>
      </w:r>
      <w:r>
        <w:rPr>
          <w:rFonts w:ascii="Arial" w:hAnsi="Arial" w:cs="Arial"/>
          <w:b/>
          <w:bCs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>que toda la información suministrada para la gestión de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 xml:space="preserve">este </w:t>
      </w:r>
      <w:r w:rsidR="00627704">
        <w:rPr>
          <w:rFonts w:ascii="Arial" w:hAnsi="Arial" w:cs="Arial"/>
          <w:sz w:val="22"/>
          <w:szCs w:val="22"/>
          <w:lang w:val="es-419"/>
        </w:rPr>
        <w:t>registro</w:t>
      </w:r>
      <w:r w:rsidR="001A280D" w:rsidRPr="001A280D">
        <w:rPr>
          <w:rFonts w:ascii="Arial" w:hAnsi="Arial" w:cs="Arial"/>
          <w:sz w:val="22"/>
          <w:szCs w:val="22"/>
          <w:lang w:val="es-419"/>
        </w:rPr>
        <w:t xml:space="preserve"> es verídica, exacta y completa. Soy plenamente consciente de las implicaciones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>legales que conlleva faltar a la verdad en una declaración ante autoridad pública, por lo que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="001A280D" w:rsidRPr="001A280D">
        <w:rPr>
          <w:rFonts w:ascii="Arial" w:hAnsi="Arial" w:cs="Arial"/>
          <w:sz w:val="22"/>
          <w:szCs w:val="22"/>
          <w:lang w:val="es-419"/>
        </w:rPr>
        <w:t>ACEPTO someterme a las sanciones administrativas</w:t>
      </w:r>
      <w:r w:rsidR="007E2EC2">
        <w:rPr>
          <w:rFonts w:ascii="Arial" w:hAnsi="Arial" w:cs="Arial"/>
          <w:sz w:val="22"/>
          <w:szCs w:val="22"/>
          <w:lang w:val="es-419"/>
        </w:rPr>
        <w:t>, civiles</w:t>
      </w:r>
      <w:r w:rsidR="001A280D" w:rsidRPr="001A280D">
        <w:rPr>
          <w:rFonts w:ascii="Arial" w:hAnsi="Arial" w:cs="Arial"/>
          <w:sz w:val="22"/>
          <w:szCs w:val="22"/>
          <w:lang w:val="es-419"/>
        </w:rPr>
        <w:t xml:space="preserve"> y </w:t>
      </w:r>
      <w:r w:rsidR="007E2EC2">
        <w:rPr>
          <w:rFonts w:ascii="Arial" w:hAnsi="Arial" w:cs="Arial"/>
          <w:sz w:val="22"/>
          <w:szCs w:val="22"/>
          <w:lang w:val="es-419"/>
        </w:rPr>
        <w:t>penales que correspondan.</w:t>
      </w:r>
    </w:p>
    <w:p w14:paraId="303602C5" w14:textId="17BBE994" w:rsidR="001A280D" w:rsidRPr="001A280D" w:rsidRDefault="001A280D" w:rsidP="001A223E">
      <w:pPr>
        <w:spacing w:line="360" w:lineRule="auto"/>
        <w:jc w:val="both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En fe de lo cual, y para los fines legales que la Secretaría de Estado en los Despachos de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Vivienda y Asentamientos Humanos (SEVIAH) estime convenientes, firmo la presente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declaración en la ciudad de [CIUDAD], Departamento de [DEPARTAMENTO], a los [DÍA]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días del mes de [MES] del año [AÑO].</w:t>
      </w:r>
    </w:p>
    <w:p w14:paraId="231501BB" w14:textId="77777777" w:rsidR="001A280D" w:rsidRDefault="001A280D" w:rsidP="001A280D">
      <w:pPr>
        <w:jc w:val="both"/>
        <w:rPr>
          <w:rFonts w:ascii="Arial" w:hAnsi="Arial" w:cs="Arial"/>
          <w:sz w:val="22"/>
          <w:szCs w:val="22"/>
          <w:lang w:val="es-419"/>
        </w:rPr>
      </w:pPr>
    </w:p>
    <w:p w14:paraId="60D1BBB2" w14:textId="77777777" w:rsidR="007C5FA2" w:rsidRPr="001A280D" w:rsidRDefault="007C5FA2" w:rsidP="001A280D">
      <w:pPr>
        <w:jc w:val="both"/>
        <w:rPr>
          <w:rFonts w:ascii="Arial" w:hAnsi="Arial" w:cs="Arial"/>
          <w:sz w:val="22"/>
          <w:szCs w:val="22"/>
          <w:lang w:val="es-419"/>
        </w:rPr>
      </w:pPr>
    </w:p>
    <w:p w14:paraId="3FF4FAA2" w14:textId="760151F4" w:rsidR="001A280D" w:rsidRPr="001A280D" w:rsidRDefault="001A280D" w:rsidP="001A223E">
      <w:pPr>
        <w:jc w:val="center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[NOMBRE DE</w:t>
      </w:r>
      <w:r w:rsidR="005A047E">
        <w:rPr>
          <w:rFonts w:ascii="Arial" w:hAnsi="Arial" w:cs="Arial"/>
          <w:sz w:val="22"/>
          <w:szCs w:val="22"/>
          <w:lang w:val="es-419"/>
        </w:rPr>
        <w:t xml:space="preserve"> PERSONA NATURAL/</w:t>
      </w:r>
      <w:r w:rsidRPr="001A280D">
        <w:rPr>
          <w:rFonts w:ascii="Arial" w:hAnsi="Arial" w:cs="Arial"/>
          <w:sz w:val="22"/>
          <w:szCs w:val="22"/>
          <w:lang w:val="es-419"/>
        </w:rPr>
        <w:t xml:space="preserve"> REPRESENTANTE</w:t>
      </w:r>
      <w:r w:rsidR="001A223E">
        <w:rPr>
          <w:rFonts w:ascii="Arial" w:hAnsi="Arial" w:cs="Arial"/>
          <w:sz w:val="22"/>
          <w:szCs w:val="22"/>
          <w:lang w:val="es-419"/>
        </w:rPr>
        <w:t xml:space="preserve"> </w:t>
      </w:r>
      <w:r w:rsidRPr="001A280D">
        <w:rPr>
          <w:rFonts w:ascii="Arial" w:hAnsi="Arial" w:cs="Arial"/>
          <w:sz w:val="22"/>
          <w:szCs w:val="22"/>
          <w:lang w:val="es-419"/>
        </w:rPr>
        <w:t>LEGAL]</w:t>
      </w:r>
    </w:p>
    <w:p w14:paraId="27CFB957" w14:textId="70757F26" w:rsidR="001A223E" w:rsidRDefault="001A280D" w:rsidP="000208FF">
      <w:pPr>
        <w:jc w:val="center"/>
        <w:rPr>
          <w:rFonts w:ascii="Arial" w:hAnsi="Arial" w:cs="Arial"/>
          <w:sz w:val="22"/>
          <w:szCs w:val="22"/>
          <w:lang w:val="es-419"/>
        </w:rPr>
      </w:pPr>
      <w:r w:rsidRPr="001A280D">
        <w:rPr>
          <w:rFonts w:ascii="Arial" w:hAnsi="Arial" w:cs="Arial"/>
          <w:sz w:val="22"/>
          <w:szCs w:val="22"/>
          <w:lang w:val="es-419"/>
        </w:rPr>
        <w:t>DNI/Pasaport</w:t>
      </w:r>
      <w:r w:rsidR="000208FF">
        <w:rPr>
          <w:rFonts w:ascii="Arial" w:hAnsi="Arial" w:cs="Arial"/>
          <w:sz w:val="22"/>
          <w:szCs w:val="22"/>
          <w:lang w:val="es-419"/>
        </w:rPr>
        <w:t>e</w:t>
      </w:r>
    </w:p>
    <w:p w14:paraId="72A84F4D" w14:textId="62BDE352" w:rsidR="00CD69DB" w:rsidRPr="007C5FA2" w:rsidRDefault="001A280D" w:rsidP="00EE34AD">
      <w:pPr>
        <w:jc w:val="both"/>
        <w:rPr>
          <w:rFonts w:ascii="Arial" w:hAnsi="Arial" w:cs="Arial"/>
          <w:color w:val="EE0000"/>
          <w:sz w:val="22"/>
          <w:szCs w:val="22"/>
          <w:lang w:val="es-419"/>
        </w:rPr>
      </w:pPr>
      <w:r w:rsidRPr="005A047E">
        <w:rPr>
          <w:rFonts w:ascii="Arial" w:hAnsi="Arial" w:cs="Arial"/>
          <w:i/>
          <w:iCs/>
          <w:color w:val="EE0000"/>
          <w:sz w:val="22"/>
          <w:szCs w:val="22"/>
          <w:lang w:val="es-419"/>
        </w:rPr>
        <w:t>Nota</w:t>
      </w:r>
      <w:r w:rsidR="005A047E" w:rsidRPr="005A047E">
        <w:rPr>
          <w:rFonts w:ascii="Arial" w:hAnsi="Arial" w:cs="Arial"/>
          <w:i/>
          <w:iCs/>
          <w:color w:val="EE0000"/>
          <w:sz w:val="22"/>
          <w:szCs w:val="22"/>
          <w:lang w:val="es-419"/>
        </w:rPr>
        <w:t>:</w:t>
      </w:r>
      <w:r w:rsidRPr="005A047E">
        <w:rPr>
          <w:rFonts w:ascii="Arial" w:hAnsi="Arial" w:cs="Arial"/>
          <w:i/>
          <w:iCs/>
          <w:color w:val="EE0000"/>
          <w:sz w:val="22"/>
          <w:szCs w:val="22"/>
          <w:lang w:val="es-419"/>
        </w:rPr>
        <w:t xml:space="preserve"> Este documento requiere ser autenticado por Notario Público para tener plena validez ante la SEVIAH</w:t>
      </w:r>
      <w:r w:rsidRPr="00627704">
        <w:rPr>
          <w:rFonts w:ascii="Arial" w:hAnsi="Arial" w:cs="Arial"/>
          <w:color w:val="EE0000"/>
          <w:sz w:val="22"/>
          <w:szCs w:val="22"/>
          <w:lang w:val="es-419"/>
        </w:rPr>
        <w:t>.</w:t>
      </w:r>
    </w:p>
    <w:sectPr w:rsidR="00CD69DB" w:rsidRPr="007C5FA2" w:rsidSect="004A539D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43F5B" w14:textId="77777777" w:rsidR="00537EA6" w:rsidRDefault="00537EA6" w:rsidP="0001076A">
      <w:pPr>
        <w:spacing w:after="0" w:line="240" w:lineRule="auto"/>
      </w:pPr>
      <w:r>
        <w:separator/>
      </w:r>
    </w:p>
  </w:endnote>
  <w:endnote w:type="continuationSeparator" w:id="0">
    <w:p w14:paraId="43259FAF" w14:textId="77777777" w:rsidR="00537EA6" w:rsidRDefault="00537EA6" w:rsidP="0001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08CB" w14:textId="77777777" w:rsidR="009575BE" w:rsidRDefault="009575BE" w:rsidP="009575BE">
    <w:pPr>
      <w:ind w:left="-426" w:right="49"/>
      <w:jc w:val="center"/>
      <w:rPr>
        <w:rFonts w:ascii="Georgia" w:hAnsi="Georgia"/>
        <w:b/>
        <w:bCs/>
        <w:sz w:val="16"/>
        <w:szCs w:val="16"/>
        <w:lang w:val="es-419"/>
      </w:rPr>
    </w:pPr>
  </w:p>
  <w:p w14:paraId="215A4710" w14:textId="71AA6B10" w:rsidR="009575BE" w:rsidRDefault="009575BE" w:rsidP="004C3C1D">
    <w:pPr>
      <w:spacing w:after="0"/>
      <w:ind w:left="-426" w:right="49"/>
      <w:jc w:val="center"/>
      <w:rPr>
        <w:rFonts w:ascii="Georgia" w:hAnsi="Georgia"/>
        <w:b/>
        <w:bCs/>
        <w:sz w:val="16"/>
        <w:szCs w:val="16"/>
        <w:lang w:val="es-419"/>
      </w:rPr>
    </w:pPr>
  </w:p>
  <w:p w14:paraId="1F64F932" w14:textId="77777777" w:rsidR="009575BE" w:rsidRDefault="009575BE" w:rsidP="009575BE">
    <w:pPr>
      <w:ind w:left="-426" w:right="49"/>
      <w:jc w:val="center"/>
      <w:rPr>
        <w:rFonts w:ascii="Georgia" w:hAnsi="Georgia"/>
        <w:b/>
        <w:bCs/>
        <w:sz w:val="16"/>
        <w:szCs w:val="16"/>
        <w:lang w:val="es-4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F1AF0" w14:textId="77777777" w:rsidR="00537EA6" w:rsidRDefault="00537EA6" w:rsidP="0001076A">
      <w:pPr>
        <w:spacing w:after="0" w:line="240" w:lineRule="auto"/>
      </w:pPr>
      <w:r>
        <w:separator/>
      </w:r>
    </w:p>
  </w:footnote>
  <w:footnote w:type="continuationSeparator" w:id="0">
    <w:p w14:paraId="11920087" w14:textId="77777777" w:rsidR="00537EA6" w:rsidRDefault="00537EA6" w:rsidP="00010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10F2B" w14:textId="183B24AF" w:rsidR="009575BE" w:rsidRDefault="009575B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4DDD" w14:textId="2FFB0BEA" w:rsidR="009575BE" w:rsidRDefault="009575B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6DCCB" w14:textId="237D47E0" w:rsidR="009575BE" w:rsidRDefault="009575B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5BE"/>
    <w:rsid w:val="000027E1"/>
    <w:rsid w:val="0001076A"/>
    <w:rsid w:val="000208FF"/>
    <w:rsid w:val="00025726"/>
    <w:rsid w:val="0002675A"/>
    <w:rsid w:val="00054F5D"/>
    <w:rsid w:val="00055DA7"/>
    <w:rsid w:val="00067206"/>
    <w:rsid w:val="000839C7"/>
    <w:rsid w:val="0008521A"/>
    <w:rsid w:val="00092340"/>
    <w:rsid w:val="000C2C31"/>
    <w:rsid w:val="0015169D"/>
    <w:rsid w:val="001A223E"/>
    <w:rsid w:val="001A280D"/>
    <w:rsid w:val="001C1316"/>
    <w:rsid w:val="001D7498"/>
    <w:rsid w:val="00255F84"/>
    <w:rsid w:val="00257FE6"/>
    <w:rsid w:val="00262ED6"/>
    <w:rsid w:val="002B265C"/>
    <w:rsid w:val="002D761A"/>
    <w:rsid w:val="002E7B1A"/>
    <w:rsid w:val="0030474A"/>
    <w:rsid w:val="003603D6"/>
    <w:rsid w:val="003732A9"/>
    <w:rsid w:val="00381033"/>
    <w:rsid w:val="00383D48"/>
    <w:rsid w:val="003C33D1"/>
    <w:rsid w:val="003F2782"/>
    <w:rsid w:val="00416D23"/>
    <w:rsid w:val="00416D51"/>
    <w:rsid w:val="00422A99"/>
    <w:rsid w:val="00427B81"/>
    <w:rsid w:val="004354CB"/>
    <w:rsid w:val="00446353"/>
    <w:rsid w:val="00450A9A"/>
    <w:rsid w:val="004573A7"/>
    <w:rsid w:val="004A539D"/>
    <w:rsid w:val="004C3C1D"/>
    <w:rsid w:val="00514D37"/>
    <w:rsid w:val="00521164"/>
    <w:rsid w:val="00537589"/>
    <w:rsid w:val="00537EA6"/>
    <w:rsid w:val="005426CA"/>
    <w:rsid w:val="005555DE"/>
    <w:rsid w:val="00571184"/>
    <w:rsid w:val="005A047E"/>
    <w:rsid w:val="005F0FD9"/>
    <w:rsid w:val="005F1D6F"/>
    <w:rsid w:val="00627704"/>
    <w:rsid w:val="006630BF"/>
    <w:rsid w:val="00663BF1"/>
    <w:rsid w:val="00664EAA"/>
    <w:rsid w:val="0066593E"/>
    <w:rsid w:val="00686B45"/>
    <w:rsid w:val="006B63EF"/>
    <w:rsid w:val="006F78EF"/>
    <w:rsid w:val="007330EB"/>
    <w:rsid w:val="00761C19"/>
    <w:rsid w:val="007C5FA2"/>
    <w:rsid w:val="007D68F7"/>
    <w:rsid w:val="007E2EC2"/>
    <w:rsid w:val="00802B62"/>
    <w:rsid w:val="00815A32"/>
    <w:rsid w:val="00844AF1"/>
    <w:rsid w:val="00861859"/>
    <w:rsid w:val="008672EA"/>
    <w:rsid w:val="00880D0E"/>
    <w:rsid w:val="008B754C"/>
    <w:rsid w:val="008E30A3"/>
    <w:rsid w:val="008F310E"/>
    <w:rsid w:val="00907188"/>
    <w:rsid w:val="0091523B"/>
    <w:rsid w:val="009575BE"/>
    <w:rsid w:val="0098652C"/>
    <w:rsid w:val="009A59CB"/>
    <w:rsid w:val="00A22AD2"/>
    <w:rsid w:val="00AC6F50"/>
    <w:rsid w:val="00AD7E6F"/>
    <w:rsid w:val="00B24CF7"/>
    <w:rsid w:val="00BB69A7"/>
    <w:rsid w:val="00BC5C15"/>
    <w:rsid w:val="00BE58FF"/>
    <w:rsid w:val="00C26FFE"/>
    <w:rsid w:val="00C27F5C"/>
    <w:rsid w:val="00C63098"/>
    <w:rsid w:val="00C7724E"/>
    <w:rsid w:val="00C77715"/>
    <w:rsid w:val="00C8669C"/>
    <w:rsid w:val="00CA5451"/>
    <w:rsid w:val="00CD69DB"/>
    <w:rsid w:val="00CE1388"/>
    <w:rsid w:val="00D02892"/>
    <w:rsid w:val="00D03581"/>
    <w:rsid w:val="00D14BFA"/>
    <w:rsid w:val="00D43E85"/>
    <w:rsid w:val="00D5124A"/>
    <w:rsid w:val="00D90D04"/>
    <w:rsid w:val="00DA75B0"/>
    <w:rsid w:val="00DE35F7"/>
    <w:rsid w:val="00DF1C57"/>
    <w:rsid w:val="00DF2662"/>
    <w:rsid w:val="00E1406B"/>
    <w:rsid w:val="00E33AE6"/>
    <w:rsid w:val="00E64F00"/>
    <w:rsid w:val="00ED0CE1"/>
    <w:rsid w:val="00EE34AD"/>
    <w:rsid w:val="00F9590C"/>
    <w:rsid w:val="00FF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998FF4"/>
  <w15:chartTrackingRefBased/>
  <w15:docId w15:val="{C050D3F2-B90F-41D0-9C42-1B64CB9C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H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26"/>
  </w:style>
  <w:style w:type="paragraph" w:styleId="Ttulo1">
    <w:name w:val="heading 1"/>
    <w:basedOn w:val="Normal"/>
    <w:next w:val="Normal"/>
    <w:link w:val="Ttulo1Car"/>
    <w:uiPriority w:val="9"/>
    <w:qFormat/>
    <w:rsid w:val="000257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57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57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57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57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57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57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57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57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57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57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572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572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57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57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57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57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57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57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57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57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57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57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57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572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57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572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5726"/>
    <w:rPr>
      <w:b/>
      <w:bCs/>
      <w:smallCaps/>
      <w:color w:val="2F5496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07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07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1076A"/>
    <w:rPr>
      <w:vertAlign w:val="superscript"/>
    </w:rPr>
  </w:style>
  <w:style w:type="table" w:styleId="Tablaconcuadrcula">
    <w:name w:val="Table Grid"/>
    <w:basedOn w:val="Tablanormal"/>
    <w:uiPriority w:val="39"/>
    <w:rsid w:val="00026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D6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DB"/>
  </w:style>
  <w:style w:type="paragraph" w:styleId="Piedepgina">
    <w:name w:val="footer"/>
    <w:basedOn w:val="Normal"/>
    <w:link w:val="PiedepginaCar"/>
    <w:uiPriority w:val="99"/>
    <w:unhideWhenUsed/>
    <w:rsid w:val="00CD6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Plantilla%20Papel%20Membretado%20Tama&#241;o%20Car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C10D-6C1C-49B4-965A-30BECF05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Papel Membretado Tamaño Carta</Template>
  <TotalTime>1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Secretaria Seviah</cp:lastModifiedBy>
  <cp:revision>2</cp:revision>
  <cp:lastPrinted>2026-07-07T16:24:00Z</cp:lastPrinted>
  <dcterms:created xsi:type="dcterms:W3CDTF">2026-07-08T16:02:00Z</dcterms:created>
  <dcterms:modified xsi:type="dcterms:W3CDTF">2026-07-08T16:02:00Z</dcterms:modified>
</cp:coreProperties>
</file>